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349078" w14:textId="77777777" w:rsidR="00083FA6" w:rsidRDefault="00083FA6" w:rsidP="00083FA6">
      <w:pPr>
        <w:pStyle w:val="NoSpacing"/>
        <w:jc w:val="both"/>
      </w:pPr>
      <w:r>
        <w:rPr>
          <w:u w:val="single"/>
        </w:rPr>
        <w:t>Hamo COURTHORPE</w:t>
      </w:r>
      <w:r>
        <w:t xml:space="preserve">     (fl.1483)</w:t>
      </w:r>
    </w:p>
    <w:p w14:paraId="4C96F002" w14:textId="77777777" w:rsidR="00083FA6" w:rsidRDefault="00083FA6" w:rsidP="00083FA6">
      <w:pPr>
        <w:pStyle w:val="NoSpacing"/>
        <w:jc w:val="both"/>
      </w:pPr>
      <w:r>
        <w:t xml:space="preserve">of </w:t>
      </w:r>
      <w:proofErr w:type="spellStart"/>
      <w:r>
        <w:t>Tilmanstone</w:t>
      </w:r>
      <w:proofErr w:type="spellEnd"/>
      <w:r>
        <w:t>, Kent. Husbandman.</w:t>
      </w:r>
    </w:p>
    <w:p w14:paraId="55826134" w14:textId="77777777" w:rsidR="00083FA6" w:rsidRDefault="00083FA6" w:rsidP="00083FA6">
      <w:pPr>
        <w:pStyle w:val="NoSpacing"/>
        <w:jc w:val="both"/>
      </w:pPr>
    </w:p>
    <w:p w14:paraId="05D7F7FD" w14:textId="77777777" w:rsidR="00083FA6" w:rsidRDefault="00083FA6" w:rsidP="00083FA6">
      <w:pPr>
        <w:pStyle w:val="NoSpacing"/>
        <w:jc w:val="both"/>
      </w:pPr>
    </w:p>
    <w:p w14:paraId="49514E32" w14:textId="77777777" w:rsidR="00083FA6" w:rsidRDefault="00083FA6" w:rsidP="00083FA6">
      <w:pPr>
        <w:pStyle w:val="NoSpacing"/>
        <w:jc w:val="both"/>
      </w:pPr>
      <w:r>
        <w:tab/>
        <w:t>1483</w:t>
      </w:r>
      <w:r>
        <w:tab/>
        <w:t xml:space="preserve">Thomas </w:t>
      </w:r>
      <w:proofErr w:type="spellStart"/>
      <w:r>
        <w:t>Egerden</w:t>
      </w:r>
      <w:proofErr w:type="spellEnd"/>
      <w:r>
        <w:t>(q.v.)  brought a plaint of detinue of charters against him.</w:t>
      </w:r>
    </w:p>
    <w:p w14:paraId="4F31B139" w14:textId="77777777" w:rsidR="00083FA6" w:rsidRDefault="00083FA6" w:rsidP="00083FA6">
      <w:pPr>
        <w:pStyle w:val="NoSpacing"/>
        <w:jc w:val="both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4068C879" w14:textId="77777777" w:rsidR="00083FA6" w:rsidRDefault="00083FA6" w:rsidP="00083FA6">
      <w:pPr>
        <w:pStyle w:val="NoSpacing"/>
        <w:jc w:val="both"/>
      </w:pPr>
    </w:p>
    <w:p w14:paraId="0EDFB1F6" w14:textId="77777777" w:rsidR="00083FA6" w:rsidRDefault="00083FA6" w:rsidP="00083FA6">
      <w:pPr>
        <w:pStyle w:val="NoSpacing"/>
        <w:jc w:val="both"/>
      </w:pPr>
    </w:p>
    <w:p w14:paraId="36BAE257" w14:textId="77777777" w:rsidR="00083FA6" w:rsidRDefault="00083FA6" w:rsidP="00083FA6">
      <w:pPr>
        <w:pStyle w:val="NoSpacing"/>
        <w:jc w:val="both"/>
      </w:pPr>
      <w:r>
        <w:t>4 February 2020</w:t>
      </w:r>
    </w:p>
    <w:p w14:paraId="15042878" w14:textId="77777777" w:rsidR="006B2F86" w:rsidRPr="00E71FC3" w:rsidRDefault="00083F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1098C" w14:textId="77777777" w:rsidR="00083FA6" w:rsidRDefault="00083FA6" w:rsidP="00E71FC3">
      <w:pPr>
        <w:spacing w:after="0" w:line="240" w:lineRule="auto"/>
      </w:pPr>
      <w:r>
        <w:separator/>
      </w:r>
    </w:p>
  </w:endnote>
  <w:endnote w:type="continuationSeparator" w:id="0">
    <w:p w14:paraId="19F0754E" w14:textId="77777777" w:rsidR="00083FA6" w:rsidRDefault="00083F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53A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13CD6" w14:textId="77777777" w:rsidR="00083FA6" w:rsidRDefault="00083FA6" w:rsidP="00E71FC3">
      <w:pPr>
        <w:spacing w:after="0" w:line="240" w:lineRule="auto"/>
      </w:pPr>
      <w:r>
        <w:separator/>
      </w:r>
    </w:p>
  </w:footnote>
  <w:footnote w:type="continuationSeparator" w:id="0">
    <w:p w14:paraId="0C1CED97" w14:textId="77777777" w:rsidR="00083FA6" w:rsidRDefault="00083F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FA6"/>
    <w:rsid w:val="00083FA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D7D79"/>
  <w15:chartTrackingRefBased/>
  <w15:docId w15:val="{C8964D52-C765-4285-BD04-7E889B441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83F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2020-02-25T17:21:00Z</dcterms:created>
  <dcterms:modified xsi:type="dcterms:W3CDTF">2020-02-25T17:23:00Z</dcterms:modified>
</cp:coreProperties>
</file>